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F638" w14:textId="77777777" w:rsidR="00DF2D62" w:rsidRDefault="00DF2D62" w:rsidP="00DF2D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JONSON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F298E18" w14:textId="77777777" w:rsidR="00DF2D62" w:rsidRDefault="00DF2D62" w:rsidP="00DF2D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Walpole, Suffolk. Clerk.</w:t>
      </w:r>
    </w:p>
    <w:p w14:paraId="283D2110" w14:textId="77777777" w:rsidR="00DF2D62" w:rsidRDefault="00DF2D62" w:rsidP="00DF2D62">
      <w:pPr>
        <w:rPr>
          <w:rFonts w:ascii="Times New Roman" w:hAnsi="Times New Roman" w:cs="Times New Roman"/>
        </w:rPr>
      </w:pPr>
    </w:p>
    <w:p w14:paraId="4C2A1D7B" w14:textId="77777777" w:rsidR="00DF2D62" w:rsidRDefault="00DF2D62" w:rsidP="00DF2D62">
      <w:pPr>
        <w:rPr>
          <w:rFonts w:ascii="Times New Roman" w:hAnsi="Times New Roman" w:cs="Times New Roman"/>
        </w:rPr>
      </w:pPr>
    </w:p>
    <w:p w14:paraId="06B9DA25" w14:textId="77777777" w:rsidR="00DF2D62" w:rsidRDefault="00DF2D62" w:rsidP="00DF2D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Pomes(q.v.) brought a plaint of debt against him and 11 others.</w:t>
      </w:r>
    </w:p>
    <w:p w14:paraId="22F2647B" w14:textId="77777777" w:rsidR="00DF2D62" w:rsidRDefault="00DF2D62" w:rsidP="00DF2D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8058E83" w14:textId="77777777" w:rsidR="00DF2D62" w:rsidRDefault="00DF2D62" w:rsidP="00DF2D62">
      <w:pPr>
        <w:rPr>
          <w:rFonts w:ascii="Times New Roman" w:hAnsi="Times New Roman" w:cs="Times New Roman"/>
        </w:rPr>
      </w:pPr>
    </w:p>
    <w:p w14:paraId="18390A8A" w14:textId="77777777" w:rsidR="00DF2D62" w:rsidRDefault="00DF2D62" w:rsidP="00DF2D62">
      <w:pPr>
        <w:rPr>
          <w:rFonts w:ascii="Times New Roman" w:hAnsi="Times New Roman" w:cs="Times New Roman"/>
        </w:rPr>
      </w:pPr>
    </w:p>
    <w:p w14:paraId="5F560687" w14:textId="77777777" w:rsidR="00DF2D62" w:rsidRPr="00A137FC" w:rsidRDefault="00DF2D62" w:rsidP="00DF2D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October 2018</w:t>
      </w:r>
    </w:p>
    <w:p w14:paraId="4D1B9133" w14:textId="77777777" w:rsidR="006B2F86" w:rsidRPr="00E71FC3" w:rsidRDefault="00DF2D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F674B" w14:textId="77777777" w:rsidR="00DF2D62" w:rsidRDefault="00DF2D62" w:rsidP="00E71FC3">
      <w:r>
        <w:separator/>
      </w:r>
    </w:p>
  </w:endnote>
  <w:endnote w:type="continuationSeparator" w:id="0">
    <w:p w14:paraId="7D2156B6" w14:textId="77777777" w:rsidR="00DF2D62" w:rsidRDefault="00DF2D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852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E1F27" w14:textId="77777777" w:rsidR="00DF2D62" w:rsidRDefault="00DF2D62" w:rsidP="00E71FC3">
      <w:r>
        <w:separator/>
      </w:r>
    </w:p>
  </w:footnote>
  <w:footnote w:type="continuationSeparator" w:id="0">
    <w:p w14:paraId="2F559380" w14:textId="77777777" w:rsidR="00DF2D62" w:rsidRDefault="00DF2D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D62"/>
    <w:rsid w:val="001A7C09"/>
    <w:rsid w:val="00577BD5"/>
    <w:rsid w:val="00656CBA"/>
    <w:rsid w:val="006A1F77"/>
    <w:rsid w:val="00733BE7"/>
    <w:rsid w:val="00AB52E8"/>
    <w:rsid w:val="00B16D3F"/>
    <w:rsid w:val="00BB41AC"/>
    <w:rsid w:val="00DF2D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26886"/>
  <w15:chartTrackingRefBased/>
  <w15:docId w15:val="{A67D1802-DF15-4FD5-9385-EC7A96E3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2D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2018-11-06T20:17:00Z</dcterms:created>
  <dcterms:modified xsi:type="dcterms:W3CDTF">2018-11-06T20:18:00Z</dcterms:modified>
</cp:coreProperties>
</file>